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Realschule Lemgo - Erweiterung - Parkett- und Holzbelagsarbeiten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2026/091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Parkett- Holzbelag- und Treppenarbeiten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